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36AF5" w14:textId="478A0CA5" w:rsidR="00B01C41" w:rsidRDefault="00B01C41" w:rsidP="00B01C41">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FF58A2">
        <w:rPr>
          <w:b/>
          <w:i/>
          <w:noProof/>
          <w:sz w:val="28"/>
        </w:rPr>
        <w:t>3817</w:t>
      </w:r>
    </w:p>
    <w:p w14:paraId="6C3AE2E3" w14:textId="77777777" w:rsidR="00EE33A2" w:rsidRPr="00872560" w:rsidRDefault="00B01C41" w:rsidP="00B01C41">
      <w:pPr>
        <w:pStyle w:val="CRCoverPage"/>
        <w:outlineLvl w:val="0"/>
        <w:rPr>
          <w:b/>
          <w:bCs/>
          <w:noProof/>
          <w:sz w:val="24"/>
        </w:rPr>
      </w:pPr>
      <w:r w:rsidRPr="00B01C41">
        <w:rPr>
          <w:b/>
          <w:bCs/>
          <w:sz w:val="24"/>
        </w:rPr>
        <w:t>Goteborg, Sweden, 14 - 18 August 2023</w:t>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2A1F0CE9" w14:textId="77777777" w:rsidR="0010401F" w:rsidRDefault="0010401F">
      <w:pPr>
        <w:keepNext/>
        <w:pBdr>
          <w:bottom w:val="single" w:sz="4" w:space="1" w:color="auto"/>
        </w:pBdr>
        <w:tabs>
          <w:tab w:val="right" w:pos="9639"/>
        </w:tabs>
        <w:outlineLvl w:val="0"/>
        <w:rPr>
          <w:rFonts w:ascii="Arial" w:hAnsi="Arial" w:cs="Arial"/>
          <w:b/>
          <w:sz w:val="24"/>
        </w:rPr>
      </w:pPr>
    </w:p>
    <w:p w14:paraId="043F1699" w14:textId="683095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1E15" w:rsidRPr="006B1E15">
        <w:rPr>
          <w:rFonts w:ascii="Arial" w:hAnsi="Arial"/>
          <w:b/>
          <w:lang w:val="en-US"/>
        </w:rPr>
        <w:t>Huawei, HiSilicon</w:t>
      </w:r>
    </w:p>
    <w:p w14:paraId="035297CB" w14:textId="597056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F4B85">
        <w:rPr>
          <w:rFonts w:ascii="Arial" w:hAnsi="Arial" w:cs="Arial"/>
          <w:b/>
        </w:rPr>
        <w:t>Discussions on n</w:t>
      </w:r>
      <w:r w:rsidR="006B1E15" w:rsidRPr="006B1E15">
        <w:rPr>
          <w:rFonts w:ascii="Arial" w:hAnsi="Arial" w:cs="Arial"/>
          <w:b/>
        </w:rPr>
        <w:t xml:space="preserve">ew SID </w:t>
      </w:r>
      <w:r w:rsidR="001F4B85">
        <w:rPr>
          <w:rFonts w:ascii="Arial" w:hAnsi="Arial" w:cs="Arial"/>
          <w:b/>
        </w:rPr>
        <w:t>of</w:t>
      </w:r>
      <w:r w:rsidR="006B1E15" w:rsidRPr="006B1E15">
        <w:rPr>
          <w:rFonts w:ascii="Arial" w:hAnsi="Arial" w:cs="Arial"/>
          <w:b/>
        </w:rPr>
        <w:t xml:space="preserve"> security enhancements to </w:t>
      </w:r>
      <w:r w:rsidR="00882A4E">
        <w:rPr>
          <w:rFonts w:ascii="Arial" w:hAnsi="Arial" w:cs="Arial"/>
          <w:b/>
        </w:rPr>
        <w:t>UAS</w:t>
      </w:r>
    </w:p>
    <w:p w14:paraId="129600AB" w14:textId="21E5A1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FA46343" w14:textId="017554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F4B85">
        <w:rPr>
          <w:rFonts w:ascii="Arial" w:hAnsi="Arial"/>
          <w:b/>
        </w:rPr>
        <w:t>6</w:t>
      </w:r>
    </w:p>
    <w:p w14:paraId="0080C23B" w14:textId="77777777" w:rsidR="00C022E3" w:rsidRDefault="00C022E3">
      <w:pPr>
        <w:pStyle w:val="Heading1"/>
      </w:pPr>
      <w:r>
        <w:t>1</w:t>
      </w:r>
      <w:r>
        <w:tab/>
        <w:t>Decision/action requested</w:t>
      </w:r>
    </w:p>
    <w:p w14:paraId="66A81072" w14:textId="79C4F404" w:rsidR="00C022E3" w:rsidRDefault="003202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Provide more information to have a new study on network slicing. </w:t>
      </w:r>
    </w:p>
    <w:p w14:paraId="588BDC66" w14:textId="77777777" w:rsidR="00C022E3" w:rsidRDefault="00C022E3">
      <w:pPr>
        <w:pStyle w:val="Heading1"/>
      </w:pPr>
      <w:r>
        <w:t>2</w:t>
      </w:r>
      <w:r>
        <w:tab/>
        <w:t>References</w:t>
      </w:r>
    </w:p>
    <w:p w14:paraId="4EC09412" w14:textId="0AA3D017" w:rsidR="000D3A60" w:rsidRDefault="0032023E" w:rsidP="0032023E">
      <w:pPr>
        <w:pStyle w:val="Reference"/>
      </w:pPr>
      <w:r>
        <w:t>[1]</w:t>
      </w:r>
      <w:r>
        <w:tab/>
      </w:r>
      <w:r w:rsidR="000D3A60">
        <w:t>3GPP T</w:t>
      </w:r>
      <w:r w:rsidR="00125DEA">
        <w:t xml:space="preserve">R </w:t>
      </w:r>
      <w:r w:rsidR="00B33D03">
        <w:t>22</w:t>
      </w:r>
      <w:r w:rsidR="000D3A60">
        <w:t>.</w:t>
      </w:r>
      <w:r w:rsidR="00B33D03">
        <w:t>843</w:t>
      </w:r>
      <w:r w:rsidR="00B33D03" w:rsidRPr="00B33D03">
        <w:t xml:space="preserve"> Study on </w:t>
      </w:r>
      <w:proofErr w:type="spellStart"/>
      <w:r w:rsidR="00B33D03" w:rsidRPr="00B33D03">
        <w:t>Uncrewed</w:t>
      </w:r>
      <w:proofErr w:type="spellEnd"/>
      <w:r w:rsidR="00B33D03" w:rsidRPr="00B33D03">
        <w:t xml:space="preserve"> Aerial Vehicle (UAV) Phase </w:t>
      </w:r>
      <w:r w:rsidR="00B33D03">
        <w:t>3</w:t>
      </w:r>
    </w:p>
    <w:p w14:paraId="003DC550" w14:textId="77777777" w:rsidR="00C022E3" w:rsidRDefault="00C022E3">
      <w:pPr>
        <w:pStyle w:val="Heading1"/>
      </w:pPr>
      <w:r>
        <w:t>3</w:t>
      </w:r>
      <w:r>
        <w:tab/>
        <w:t>Rationale</w:t>
      </w:r>
    </w:p>
    <w:p w14:paraId="06373BC3" w14:textId="5BB33283" w:rsidR="00B33D03" w:rsidRDefault="00B33D03" w:rsidP="00B33D03">
      <w:r>
        <w:t xml:space="preserve">3GPP SA1 is completing its UAS phase 3 study with new requirements to further enhance safety and security of drone operations. The following potential security issue should be studied in SA3 to ensure the safety and security of UAV operations.   </w:t>
      </w:r>
    </w:p>
    <w:p w14:paraId="1192CCBA" w14:textId="5D9C72D7" w:rsidR="0005200C" w:rsidRPr="007E5DE9" w:rsidRDefault="0005200C" w:rsidP="0005200C">
      <w:pPr>
        <w:pStyle w:val="Heading2"/>
        <w:rPr>
          <w:lang w:val="en-US"/>
        </w:rPr>
      </w:pPr>
      <w:r>
        <w:t>3.1</w:t>
      </w:r>
      <w:r>
        <w:tab/>
      </w:r>
      <w:r w:rsidR="007E5DE9" w:rsidRPr="007E5DE9">
        <w:t>Potential DoS or Depletion-of-Battery</w:t>
      </w:r>
      <w:r w:rsidR="007E5DE9">
        <w:t xml:space="preserve"> (</w:t>
      </w:r>
      <w:proofErr w:type="spellStart"/>
      <w:r w:rsidR="007E5DE9">
        <w:t>DoB</w:t>
      </w:r>
      <w:proofErr w:type="spellEnd"/>
      <w:r w:rsidR="007E5DE9">
        <w:t>)</w:t>
      </w:r>
      <w:r w:rsidR="007E5DE9" w:rsidRPr="007E5DE9">
        <w:t xml:space="preserve"> attacks to UAV</w:t>
      </w:r>
    </w:p>
    <w:p w14:paraId="5E4B3D54" w14:textId="29DEB230" w:rsidR="00180AEE" w:rsidRDefault="00180AEE" w:rsidP="00180AEE">
      <w:r w:rsidRPr="007F1129">
        <w:t>An UAV is</w:t>
      </w:r>
      <w:r>
        <w:t xml:space="preserve"> defined in 3GPP as</w:t>
      </w:r>
      <w:r w:rsidRPr="007F1129">
        <w:t xml:space="preserve"> </w:t>
      </w:r>
      <w:r>
        <w:t>a</w:t>
      </w:r>
      <w:r w:rsidRPr="007F1129">
        <w:t xml:space="preserve"> 2-in-1 device</w:t>
      </w:r>
      <w:r>
        <w:t>, i.e. an U</w:t>
      </w:r>
      <w:r w:rsidRPr="007F1129">
        <w:t xml:space="preserve">AV </w:t>
      </w:r>
      <w:r>
        <w:t>can be seen as a</w:t>
      </w:r>
      <w:r w:rsidRPr="007F1129">
        <w:t xml:space="preserve"> UE </w:t>
      </w:r>
      <w:r>
        <w:t xml:space="preserve">with </w:t>
      </w:r>
      <w:r w:rsidRPr="007F1129">
        <w:t>normal SIM</w:t>
      </w:r>
      <w:r>
        <w:t xml:space="preserve"> as well and it may have </w:t>
      </w:r>
      <w:r w:rsidRPr="007F1129">
        <w:t xml:space="preserve">two different services at the same time: UAV services and non-UAV services. The QoS of UAV services may not be met if other non-UAV services occupy too much network resources. </w:t>
      </w:r>
      <w:r>
        <w:t>Also, it seems</w:t>
      </w:r>
      <w:r w:rsidRPr="007F1129">
        <w:t xml:space="preserve"> </w:t>
      </w:r>
      <w:r>
        <w:t xml:space="preserve">to </w:t>
      </w:r>
      <w:r w:rsidRPr="007F1129">
        <w:t xml:space="preserve">be possible </w:t>
      </w:r>
      <w:r>
        <w:t>that</w:t>
      </w:r>
      <w:r w:rsidRPr="007F1129">
        <w:t xml:space="preserve"> an attacker UE </w:t>
      </w:r>
      <w:r>
        <w:t>can</w:t>
      </w:r>
      <w:r w:rsidRPr="007F1129">
        <w:t xml:space="preserve"> initiate non-UAV services maliciously</w:t>
      </w:r>
      <w:r w:rsidR="0088597E">
        <w:t>. For example, an a</w:t>
      </w:r>
      <w:r w:rsidR="0088597E" w:rsidRPr="0088597E">
        <w:t>ttacker</w:t>
      </w:r>
      <w:r w:rsidR="0088597E">
        <w:t xml:space="preserve"> can</w:t>
      </w:r>
      <w:r w:rsidR="0088597E" w:rsidRPr="0088597E">
        <w:t xml:space="preserve"> initiate</w:t>
      </w:r>
      <w:r w:rsidR="0088597E">
        <w:t xml:space="preserve"> a</w:t>
      </w:r>
      <w:r w:rsidR="0088597E" w:rsidRPr="0088597E">
        <w:t xml:space="preserve"> new PDU sessions with </w:t>
      </w:r>
      <w:r w:rsidR="0088597E">
        <w:t xml:space="preserve">a </w:t>
      </w:r>
      <w:r w:rsidR="0088597E" w:rsidRPr="0088597E">
        <w:t xml:space="preserve">UAV and send large amount of data (video/unrelated </w:t>
      </w:r>
      <w:r w:rsidR="0088597E">
        <w:t>files etc) to</w:t>
      </w:r>
      <w:r w:rsidRPr="007F1129">
        <w:t xml:space="preserve"> exhaust UAV’s network resources</w:t>
      </w:r>
      <w:r>
        <w:t xml:space="preserve"> or deplete its b</w:t>
      </w:r>
      <w:r w:rsidRPr="007F1129">
        <w:t xml:space="preserve">attery. </w:t>
      </w:r>
      <w:r w:rsidR="0088597E">
        <w:t xml:space="preserve">It may cause hazardous situation or safety concerns if not </w:t>
      </w:r>
      <w:proofErr w:type="spellStart"/>
      <w:r w:rsidR="0088597E">
        <w:t>handeled</w:t>
      </w:r>
      <w:proofErr w:type="spellEnd"/>
      <w:r w:rsidR="0088597E">
        <w:t xml:space="preserve"> properly. </w:t>
      </w:r>
    </w:p>
    <w:p w14:paraId="5F66B533" w14:textId="77777777" w:rsidR="00CB64EE" w:rsidRPr="007F1129" w:rsidRDefault="00CB64EE" w:rsidP="00180AEE">
      <w:pPr>
        <w:rPr>
          <w:lang w:val="en-US"/>
        </w:rPr>
      </w:pPr>
      <w:bookmarkStart w:id="0" w:name="_GoBack"/>
      <w:bookmarkEnd w:id="0"/>
    </w:p>
    <w:p w14:paraId="06C83696" w14:textId="7FF51519" w:rsidR="00E36570" w:rsidRDefault="00C96EBE" w:rsidP="00C96EBE">
      <w:pPr>
        <w:jc w:val="center"/>
      </w:pPr>
      <w:r w:rsidRPr="00180AEE">
        <w:rPr>
          <w:lang w:val="en-US"/>
        </w:rPr>
        <w:object w:dxaOrig="6876" w:dyaOrig="3000" w14:anchorId="74394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117.6pt" o:ole="">
            <v:imagedata r:id="rId7" o:title=""/>
          </v:shape>
          <o:OLEObject Type="Embed" ProgID="Visio.Drawing.15" ShapeID="_x0000_i1025" DrawAspect="Content" ObjectID="_1752931841" r:id="rId8"/>
        </w:object>
      </w:r>
    </w:p>
    <w:p w14:paraId="2D8386FF" w14:textId="77777777" w:rsidR="00CB64EE" w:rsidRDefault="00CB64EE" w:rsidP="0005200C">
      <w:pPr>
        <w:rPr>
          <w:b/>
        </w:rPr>
      </w:pPr>
    </w:p>
    <w:p w14:paraId="7D5FDB12" w14:textId="39347BF0" w:rsidR="0005200C" w:rsidRPr="002E61C7" w:rsidRDefault="0005200C" w:rsidP="0005200C">
      <w:pPr>
        <w:rPr>
          <w:b/>
        </w:rPr>
      </w:pPr>
      <w:r w:rsidRPr="002E61C7">
        <w:rPr>
          <w:b/>
        </w:rPr>
        <w:t>Observation 1</w:t>
      </w:r>
      <w:r w:rsidRPr="002E61C7">
        <w:rPr>
          <w:b/>
          <w:lang w:eastAsia="zh-CN"/>
        </w:rPr>
        <w:t xml:space="preserve">: </w:t>
      </w:r>
      <w:r w:rsidR="00464F23" w:rsidRPr="00582FEB">
        <w:t>Its worthwhile</w:t>
      </w:r>
      <w:r w:rsidR="0088597E" w:rsidRPr="007F1129">
        <w:t xml:space="preserve"> to investigate whether</w:t>
      </w:r>
      <w:r w:rsidR="0088597E">
        <w:t xml:space="preserve"> such a</w:t>
      </w:r>
      <w:r w:rsidR="0088597E" w:rsidRPr="007F1129">
        <w:t xml:space="preserve"> </w:t>
      </w:r>
      <w:r w:rsidR="0088597E">
        <w:t xml:space="preserve">DoS attack or </w:t>
      </w:r>
      <w:proofErr w:type="spellStart"/>
      <w:r w:rsidR="0088597E">
        <w:t>DoB</w:t>
      </w:r>
      <w:proofErr w:type="spellEnd"/>
      <w:r w:rsidR="0088597E">
        <w:t xml:space="preserve"> attack</w:t>
      </w:r>
      <w:r w:rsidR="0088597E" w:rsidRPr="007F1129">
        <w:t xml:space="preserve"> is feasible</w:t>
      </w:r>
      <w:r w:rsidR="0088597E">
        <w:t xml:space="preserve">, i.e. </w:t>
      </w:r>
      <w:r w:rsidR="0088597E" w:rsidRPr="007F1129">
        <w:t>whether it may cause safety/security issues to the</w:t>
      </w:r>
      <w:r w:rsidR="0088597E">
        <w:t xml:space="preserve"> operations of </w:t>
      </w:r>
      <w:r w:rsidR="0088597E" w:rsidRPr="007F1129">
        <w:t>UAVs or degrad</w:t>
      </w:r>
      <w:r w:rsidR="0088597E">
        <w:t>e</w:t>
      </w:r>
      <w:r w:rsidR="0088597E" w:rsidRPr="007F1129">
        <w:t xml:space="preserve"> the QoS/QoE of UAV services, especially when the UAV is </w:t>
      </w:r>
      <w:r w:rsidR="0088597E">
        <w:t>in mission</w:t>
      </w:r>
      <w:r w:rsidR="0088597E" w:rsidRPr="007F1129">
        <w:t>.</w:t>
      </w:r>
    </w:p>
    <w:p w14:paraId="0D4A40A0" w14:textId="77777777" w:rsidR="00C022E3" w:rsidRDefault="00C022E3">
      <w:pPr>
        <w:pStyle w:val="Heading1"/>
      </w:pPr>
      <w:r>
        <w:t>4</w:t>
      </w:r>
      <w:r>
        <w:tab/>
        <w:t>Detailed proposal</w:t>
      </w:r>
    </w:p>
    <w:p w14:paraId="5865EA4A" w14:textId="1FFBA62D" w:rsidR="00B71752" w:rsidRPr="00CC0401" w:rsidRDefault="00B71752" w:rsidP="00B71752">
      <w:r>
        <w:t xml:space="preserve">It is proposed to study </w:t>
      </w:r>
      <w:r w:rsidR="00464F23">
        <w:t>DoS/</w:t>
      </w:r>
      <w:proofErr w:type="spellStart"/>
      <w:r w:rsidR="00464F23">
        <w:t>DoB</w:t>
      </w:r>
      <w:proofErr w:type="spellEnd"/>
      <w:r w:rsidR="00464F23">
        <w:t xml:space="preserve"> attacks and </w:t>
      </w:r>
      <w:r>
        <w:t xml:space="preserve">potential </w:t>
      </w:r>
      <w:r w:rsidRPr="007D3CCB">
        <w:t xml:space="preserve">security enhancements </w:t>
      </w:r>
      <w:r>
        <w:t xml:space="preserve">to </w:t>
      </w:r>
      <w:r w:rsidR="00B33D03">
        <w:t>UAS</w:t>
      </w:r>
      <w:r w:rsidR="00464F23">
        <w:t xml:space="preserve"> in R19</w:t>
      </w:r>
      <w:r>
        <w:t xml:space="preserve">. </w:t>
      </w:r>
    </w:p>
    <w:p w14:paraId="749DE55B" w14:textId="79234047" w:rsidR="00C022E3" w:rsidRDefault="00C022E3" w:rsidP="00B7175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84A2C" w14:textId="77777777" w:rsidR="00DF7562" w:rsidRDefault="00DF7562">
      <w:r>
        <w:separator/>
      </w:r>
    </w:p>
  </w:endnote>
  <w:endnote w:type="continuationSeparator" w:id="0">
    <w:p w14:paraId="78B833B8" w14:textId="77777777" w:rsidR="00DF7562" w:rsidRDefault="00DF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2768F" w14:textId="77777777" w:rsidR="00DF7562" w:rsidRDefault="00DF7562">
      <w:r>
        <w:separator/>
      </w:r>
    </w:p>
  </w:footnote>
  <w:footnote w:type="continuationSeparator" w:id="0">
    <w:p w14:paraId="7C002FE2" w14:textId="77777777" w:rsidR="00DF7562" w:rsidRDefault="00DF7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4FDD"/>
    <w:rsid w:val="00046389"/>
    <w:rsid w:val="0005200C"/>
    <w:rsid w:val="00074722"/>
    <w:rsid w:val="000819D8"/>
    <w:rsid w:val="000934A6"/>
    <w:rsid w:val="000A2C6C"/>
    <w:rsid w:val="000A4660"/>
    <w:rsid w:val="000C5801"/>
    <w:rsid w:val="000D1B5B"/>
    <w:rsid w:val="000D3A60"/>
    <w:rsid w:val="000E6531"/>
    <w:rsid w:val="000F3B31"/>
    <w:rsid w:val="0010401F"/>
    <w:rsid w:val="00112FC3"/>
    <w:rsid w:val="00125DEA"/>
    <w:rsid w:val="00150C09"/>
    <w:rsid w:val="00173FA3"/>
    <w:rsid w:val="00175B5D"/>
    <w:rsid w:val="00180AEE"/>
    <w:rsid w:val="001842C7"/>
    <w:rsid w:val="00184B6F"/>
    <w:rsid w:val="001861E5"/>
    <w:rsid w:val="001B1652"/>
    <w:rsid w:val="001C3EC8"/>
    <w:rsid w:val="001C6AD4"/>
    <w:rsid w:val="001D2BD4"/>
    <w:rsid w:val="001D6911"/>
    <w:rsid w:val="001F4B85"/>
    <w:rsid w:val="00201947"/>
    <w:rsid w:val="0020395B"/>
    <w:rsid w:val="002046CB"/>
    <w:rsid w:val="00204DC9"/>
    <w:rsid w:val="002062C0"/>
    <w:rsid w:val="00215130"/>
    <w:rsid w:val="00230002"/>
    <w:rsid w:val="00244C9A"/>
    <w:rsid w:val="00247216"/>
    <w:rsid w:val="002A1857"/>
    <w:rsid w:val="002C7F38"/>
    <w:rsid w:val="0030628A"/>
    <w:rsid w:val="0032023E"/>
    <w:rsid w:val="0033608E"/>
    <w:rsid w:val="0035122B"/>
    <w:rsid w:val="00353451"/>
    <w:rsid w:val="003644B7"/>
    <w:rsid w:val="00371032"/>
    <w:rsid w:val="00371B44"/>
    <w:rsid w:val="003875BB"/>
    <w:rsid w:val="0039762E"/>
    <w:rsid w:val="003C122B"/>
    <w:rsid w:val="003C5A97"/>
    <w:rsid w:val="003C7A04"/>
    <w:rsid w:val="003D40C7"/>
    <w:rsid w:val="003F52B2"/>
    <w:rsid w:val="00405E58"/>
    <w:rsid w:val="00440414"/>
    <w:rsid w:val="004558E9"/>
    <w:rsid w:val="0045777E"/>
    <w:rsid w:val="00464F23"/>
    <w:rsid w:val="004858D7"/>
    <w:rsid w:val="00490AB1"/>
    <w:rsid w:val="004959AC"/>
    <w:rsid w:val="004B3753"/>
    <w:rsid w:val="004C31D2"/>
    <w:rsid w:val="004C7177"/>
    <w:rsid w:val="004D55C2"/>
    <w:rsid w:val="004D6663"/>
    <w:rsid w:val="004F3275"/>
    <w:rsid w:val="00506BEB"/>
    <w:rsid w:val="00521131"/>
    <w:rsid w:val="00527C0B"/>
    <w:rsid w:val="005410F6"/>
    <w:rsid w:val="00570738"/>
    <w:rsid w:val="005729C4"/>
    <w:rsid w:val="005747BB"/>
    <w:rsid w:val="00575466"/>
    <w:rsid w:val="00582FEB"/>
    <w:rsid w:val="0059227B"/>
    <w:rsid w:val="005B0966"/>
    <w:rsid w:val="005B6314"/>
    <w:rsid w:val="005B795D"/>
    <w:rsid w:val="005C378D"/>
    <w:rsid w:val="005E4CF5"/>
    <w:rsid w:val="0060514A"/>
    <w:rsid w:val="00613820"/>
    <w:rsid w:val="00652248"/>
    <w:rsid w:val="00657A26"/>
    <w:rsid w:val="00657B80"/>
    <w:rsid w:val="00661BB6"/>
    <w:rsid w:val="00675B3C"/>
    <w:rsid w:val="0069495C"/>
    <w:rsid w:val="006B1E15"/>
    <w:rsid w:val="006B6CA3"/>
    <w:rsid w:val="006D2879"/>
    <w:rsid w:val="006D340A"/>
    <w:rsid w:val="006F1D0F"/>
    <w:rsid w:val="00715A1D"/>
    <w:rsid w:val="00760BB0"/>
    <w:rsid w:val="0076157A"/>
    <w:rsid w:val="00784593"/>
    <w:rsid w:val="00791FB1"/>
    <w:rsid w:val="007A00EF"/>
    <w:rsid w:val="007B19EA"/>
    <w:rsid w:val="007B2F1E"/>
    <w:rsid w:val="007C0A2D"/>
    <w:rsid w:val="007C27B0"/>
    <w:rsid w:val="007E537E"/>
    <w:rsid w:val="007E5DE9"/>
    <w:rsid w:val="007F300B"/>
    <w:rsid w:val="008014C3"/>
    <w:rsid w:val="00802D47"/>
    <w:rsid w:val="00815E3F"/>
    <w:rsid w:val="00850812"/>
    <w:rsid w:val="00872560"/>
    <w:rsid w:val="0087304B"/>
    <w:rsid w:val="00876B9A"/>
    <w:rsid w:val="00882A4E"/>
    <w:rsid w:val="008841F2"/>
    <w:rsid w:val="0088597E"/>
    <w:rsid w:val="008933BF"/>
    <w:rsid w:val="008A10C4"/>
    <w:rsid w:val="008B0248"/>
    <w:rsid w:val="008C045D"/>
    <w:rsid w:val="008F5F33"/>
    <w:rsid w:val="0091046A"/>
    <w:rsid w:val="00926ABD"/>
    <w:rsid w:val="009271BA"/>
    <w:rsid w:val="0094160D"/>
    <w:rsid w:val="00947F4E"/>
    <w:rsid w:val="00966D47"/>
    <w:rsid w:val="00992312"/>
    <w:rsid w:val="009C0DED"/>
    <w:rsid w:val="009E2623"/>
    <w:rsid w:val="00A37D7F"/>
    <w:rsid w:val="00A42DE4"/>
    <w:rsid w:val="00A46410"/>
    <w:rsid w:val="00A57688"/>
    <w:rsid w:val="00A72F1E"/>
    <w:rsid w:val="00A769E7"/>
    <w:rsid w:val="00A84A94"/>
    <w:rsid w:val="00A86BF7"/>
    <w:rsid w:val="00A96B4A"/>
    <w:rsid w:val="00AD1DAA"/>
    <w:rsid w:val="00AE2D3B"/>
    <w:rsid w:val="00AF1E23"/>
    <w:rsid w:val="00AF7F81"/>
    <w:rsid w:val="00B01135"/>
    <w:rsid w:val="00B01AFF"/>
    <w:rsid w:val="00B01C41"/>
    <w:rsid w:val="00B05CC7"/>
    <w:rsid w:val="00B27E39"/>
    <w:rsid w:val="00B33D03"/>
    <w:rsid w:val="00B343EC"/>
    <w:rsid w:val="00B350D8"/>
    <w:rsid w:val="00B4126E"/>
    <w:rsid w:val="00B4702A"/>
    <w:rsid w:val="00B52872"/>
    <w:rsid w:val="00B71752"/>
    <w:rsid w:val="00B76763"/>
    <w:rsid w:val="00B7732B"/>
    <w:rsid w:val="00B879F0"/>
    <w:rsid w:val="00BB5DBA"/>
    <w:rsid w:val="00BB7A9D"/>
    <w:rsid w:val="00BC25AA"/>
    <w:rsid w:val="00BC43FF"/>
    <w:rsid w:val="00BE1F2F"/>
    <w:rsid w:val="00BF4D26"/>
    <w:rsid w:val="00C022E3"/>
    <w:rsid w:val="00C23C7B"/>
    <w:rsid w:val="00C464D7"/>
    <w:rsid w:val="00C4712D"/>
    <w:rsid w:val="00C555C9"/>
    <w:rsid w:val="00C66911"/>
    <w:rsid w:val="00C94F55"/>
    <w:rsid w:val="00C96EBE"/>
    <w:rsid w:val="00CA7D62"/>
    <w:rsid w:val="00CB07A8"/>
    <w:rsid w:val="00CB64EE"/>
    <w:rsid w:val="00CD4A57"/>
    <w:rsid w:val="00CF3A76"/>
    <w:rsid w:val="00D0224A"/>
    <w:rsid w:val="00D138F3"/>
    <w:rsid w:val="00D24EC3"/>
    <w:rsid w:val="00D33604"/>
    <w:rsid w:val="00D37B08"/>
    <w:rsid w:val="00D437FF"/>
    <w:rsid w:val="00D5130C"/>
    <w:rsid w:val="00D546BD"/>
    <w:rsid w:val="00D62265"/>
    <w:rsid w:val="00D806EE"/>
    <w:rsid w:val="00D8512E"/>
    <w:rsid w:val="00DA1E58"/>
    <w:rsid w:val="00DE4EF2"/>
    <w:rsid w:val="00DF2C0E"/>
    <w:rsid w:val="00DF7562"/>
    <w:rsid w:val="00E04DB6"/>
    <w:rsid w:val="00E06FFB"/>
    <w:rsid w:val="00E1773F"/>
    <w:rsid w:val="00E30155"/>
    <w:rsid w:val="00E36570"/>
    <w:rsid w:val="00E90598"/>
    <w:rsid w:val="00E91FE1"/>
    <w:rsid w:val="00EA5E95"/>
    <w:rsid w:val="00EB73B9"/>
    <w:rsid w:val="00EC45F4"/>
    <w:rsid w:val="00ED4954"/>
    <w:rsid w:val="00EE0943"/>
    <w:rsid w:val="00EE33A2"/>
    <w:rsid w:val="00F00E37"/>
    <w:rsid w:val="00F245FE"/>
    <w:rsid w:val="00F5009A"/>
    <w:rsid w:val="00F635BA"/>
    <w:rsid w:val="00F67A1C"/>
    <w:rsid w:val="00F82C5B"/>
    <w:rsid w:val="00F8555F"/>
    <w:rsid w:val="00FA339F"/>
    <w:rsid w:val="00FF5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9EBC8"/>
  <w15:chartTrackingRefBased/>
  <w15:docId w15:val="{59B01F25-206B-40AA-A125-686A6E97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05200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2589689">
      <w:bodyDiv w:val="1"/>
      <w:marLeft w:val="0"/>
      <w:marRight w:val="0"/>
      <w:marTop w:val="0"/>
      <w:marBottom w:val="0"/>
      <w:divBdr>
        <w:top w:val="none" w:sz="0" w:space="0" w:color="auto"/>
        <w:left w:val="none" w:sz="0" w:space="0" w:color="auto"/>
        <w:bottom w:val="none" w:sz="0" w:space="0" w:color="auto"/>
        <w:right w:val="none" w:sz="0" w:space="0" w:color="auto"/>
      </w:divBdr>
      <w:divsChild>
        <w:div w:id="501897770">
          <w:marLeft w:val="446"/>
          <w:marRight w:val="0"/>
          <w:marTop w:val="0"/>
          <w:marBottom w:val="120"/>
          <w:divBdr>
            <w:top w:val="none" w:sz="0" w:space="0" w:color="auto"/>
            <w:left w:val="none" w:sz="0" w:space="0" w:color="auto"/>
            <w:bottom w:val="none" w:sz="0" w:space="0" w:color="auto"/>
            <w:right w:val="none" w:sz="0" w:space="0" w:color="auto"/>
          </w:divBdr>
        </w:div>
        <w:div w:id="585695644">
          <w:marLeft w:val="1166"/>
          <w:marRight w:val="0"/>
          <w:marTop w:val="0"/>
          <w:marBottom w:val="120"/>
          <w:divBdr>
            <w:top w:val="none" w:sz="0" w:space="0" w:color="auto"/>
            <w:left w:val="none" w:sz="0" w:space="0" w:color="auto"/>
            <w:bottom w:val="none" w:sz="0" w:space="0" w:color="auto"/>
            <w:right w:val="none" w:sz="0" w:space="0" w:color="auto"/>
          </w:divBdr>
        </w:div>
        <w:div w:id="1038050579">
          <w:marLeft w:val="1166"/>
          <w:marRight w:val="0"/>
          <w:marTop w:val="0"/>
          <w:marBottom w:val="12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4087024">
      <w:bodyDiv w:val="1"/>
      <w:marLeft w:val="0"/>
      <w:marRight w:val="0"/>
      <w:marTop w:val="0"/>
      <w:marBottom w:val="0"/>
      <w:divBdr>
        <w:top w:val="none" w:sz="0" w:space="0" w:color="auto"/>
        <w:left w:val="none" w:sz="0" w:space="0" w:color="auto"/>
        <w:bottom w:val="none" w:sz="0" w:space="0" w:color="auto"/>
        <w:right w:val="none" w:sz="0" w:space="0" w:color="auto"/>
      </w:divBdr>
      <w:divsChild>
        <w:div w:id="2060005695">
          <w:marLeft w:val="446"/>
          <w:marRight w:val="0"/>
          <w:marTop w:val="0"/>
          <w:marBottom w:val="12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9477164">
      <w:bodyDiv w:val="1"/>
      <w:marLeft w:val="0"/>
      <w:marRight w:val="0"/>
      <w:marTop w:val="0"/>
      <w:marBottom w:val="0"/>
      <w:divBdr>
        <w:top w:val="none" w:sz="0" w:space="0" w:color="auto"/>
        <w:left w:val="none" w:sz="0" w:space="0" w:color="auto"/>
        <w:bottom w:val="none" w:sz="0" w:space="0" w:color="auto"/>
        <w:right w:val="none" w:sz="0" w:space="0" w:color="auto"/>
      </w:divBdr>
      <w:divsChild>
        <w:div w:id="334187307">
          <w:marLeft w:val="1166"/>
          <w:marRight w:val="0"/>
          <w:marTop w:val="0"/>
          <w:marBottom w:val="120"/>
          <w:divBdr>
            <w:top w:val="none" w:sz="0" w:space="0" w:color="auto"/>
            <w:left w:val="none" w:sz="0" w:space="0" w:color="auto"/>
            <w:bottom w:val="none" w:sz="0" w:space="0" w:color="auto"/>
            <w:right w:val="none" w:sz="0" w:space="0" w:color="auto"/>
          </w:divBdr>
        </w:div>
        <w:div w:id="1202286171">
          <w:marLeft w:val="1166"/>
          <w:marRight w:val="0"/>
          <w:marTop w:val="0"/>
          <w:marBottom w:val="120"/>
          <w:divBdr>
            <w:top w:val="none" w:sz="0" w:space="0" w:color="auto"/>
            <w:left w:val="none" w:sz="0" w:space="0" w:color="auto"/>
            <w:bottom w:val="none" w:sz="0" w:space="0" w:color="auto"/>
            <w:right w:val="none" w:sz="0" w:space="0" w:color="auto"/>
          </w:divBdr>
        </w:div>
        <w:div w:id="1045330001">
          <w:marLeft w:val="1166"/>
          <w:marRight w:val="0"/>
          <w:marTop w:val="0"/>
          <w:marBottom w:val="120"/>
          <w:divBdr>
            <w:top w:val="none" w:sz="0" w:space="0" w:color="auto"/>
            <w:left w:val="none" w:sz="0" w:space="0" w:color="auto"/>
            <w:bottom w:val="none" w:sz="0" w:space="0" w:color="auto"/>
            <w:right w:val="none" w:sz="0" w:space="0" w:color="auto"/>
          </w:divBdr>
        </w:div>
      </w:divsChild>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273565">
      <w:bodyDiv w:val="1"/>
      <w:marLeft w:val="0"/>
      <w:marRight w:val="0"/>
      <w:marTop w:val="0"/>
      <w:marBottom w:val="0"/>
      <w:divBdr>
        <w:top w:val="none" w:sz="0" w:space="0" w:color="auto"/>
        <w:left w:val="none" w:sz="0" w:space="0" w:color="auto"/>
        <w:bottom w:val="none" w:sz="0" w:space="0" w:color="auto"/>
        <w:right w:val="none" w:sz="0" w:space="0" w:color="auto"/>
      </w:divBdr>
      <w:divsChild>
        <w:div w:id="1312055698">
          <w:marLeft w:val="1166"/>
          <w:marRight w:val="0"/>
          <w:marTop w:val="0"/>
          <w:marBottom w:val="0"/>
          <w:divBdr>
            <w:top w:val="none" w:sz="0" w:space="0" w:color="auto"/>
            <w:left w:val="none" w:sz="0" w:space="0" w:color="auto"/>
            <w:bottom w:val="none" w:sz="0" w:space="0" w:color="auto"/>
            <w:right w:val="none" w:sz="0" w:space="0" w:color="auto"/>
          </w:divBdr>
        </w:div>
        <w:div w:id="1403259667">
          <w:marLeft w:val="1166"/>
          <w:marRight w:val="0"/>
          <w:marTop w:val="0"/>
          <w:marBottom w:val="0"/>
          <w:divBdr>
            <w:top w:val="none" w:sz="0" w:space="0" w:color="auto"/>
            <w:left w:val="none" w:sz="0" w:space="0" w:color="auto"/>
            <w:bottom w:val="none" w:sz="0" w:space="0" w:color="auto"/>
            <w:right w:val="none" w:sz="0" w:space="0" w:color="auto"/>
          </w:divBdr>
        </w:div>
      </w:divsChild>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9808642">
      <w:bodyDiv w:val="1"/>
      <w:marLeft w:val="0"/>
      <w:marRight w:val="0"/>
      <w:marTop w:val="0"/>
      <w:marBottom w:val="0"/>
      <w:divBdr>
        <w:top w:val="none" w:sz="0" w:space="0" w:color="auto"/>
        <w:left w:val="none" w:sz="0" w:space="0" w:color="auto"/>
        <w:bottom w:val="none" w:sz="0" w:space="0" w:color="auto"/>
        <w:right w:val="none" w:sz="0" w:space="0" w:color="auto"/>
      </w:divBdr>
      <w:divsChild>
        <w:div w:id="593127559">
          <w:marLeft w:val="446"/>
          <w:marRight w:val="0"/>
          <w:marTop w:val="0"/>
          <w:marBottom w:val="120"/>
          <w:divBdr>
            <w:top w:val="none" w:sz="0" w:space="0" w:color="auto"/>
            <w:left w:val="none" w:sz="0" w:space="0" w:color="auto"/>
            <w:bottom w:val="none" w:sz="0" w:space="0" w:color="auto"/>
            <w:right w:val="none" w:sz="0" w:space="0" w:color="auto"/>
          </w:divBdr>
        </w:div>
        <w:div w:id="1538817266">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2023-08-07T08:41:00Z</dcterms:created>
  <dcterms:modified xsi:type="dcterms:W3CDTF">2023-08-07T08:44:00Z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(3)xVhDPWOuJnbkv5KoSvYbXtXPo0goAKyNrVSdGt/vDrw26pcVv06DWb9Lsx4GyQzeSav3oefo
x3P3g02XAfcONgqmnjPPbXhIX8fx5FS1r62hksagZDnhmcbWsFSMn6NO5Qf7DwNAVemjoLnx
8dYCmm5PqgdSBY2qXTqqVmPxX8j8R4COkjaLlfUqkM0CbAHmrSpyzLEAvE8dsIR8fdezDn6B
RaO4SnQ4EP+EtJVqqV</vt:lpwstr>
  </property>
  <property fmtid="{D5CDD505-2E9C-101B-9397-08002B2CF9AE}" pid="4" name="_2015_ms_pID_7253431">
    <vt:lpwstr>vIMoP7SerACJVqEKSiN2MfneS6nzy4SAzgudxJdeDoc8xEoMAhSPL6
UzYj8SSr2dMw3+iczZTbDXtY/8H5p52lCuqBTTPsT/Upvd3vzHdjxvyAJCA7RTwxy+BOlb0d
cumRqMNM9bgxmPY2eqao1jphYcRpR/P4DT/qg/LTmXEGmnhACUBkmKlf7J/exYf1k3bEu4tZ
k3LPf6jGy/TOlQN/TQijLaFpBxhoFwY8TfqL</vt:lpwstr>
  </property>
  <property fmtid="{D5CDD505-2E9C-101B-9397-08002B2CF9AE}" pid="5" name="_2015_ms_pID_7253432">
    <vt:lpwstr>3Q==</vt:lpwstr>
  </property>
</Properties>
</file>